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B725" w14:textId="77777777" w:rsidR="00465891" w:rsidRDefault="00465891" w:rsidP="004658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BOTELER</w:t>
      </w:r>
      <w:r>
        <w:rPr>
          <w:rFonts w:cs="Times New Roman"/>
          <w:szCs w:val="24"/>
        </w:rPr>
        <w:t xml:space="preserve">         (fl.1455)</w:t>
      </w:r>
    </w:p>
    <w:p w14:paraId="512F0226" w14:textId="77777777" w:rsidR="00465891" w:rsidRDefault="00465891" w:rsidP="004658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Dunmow, Essex. Yeoman.</w:t>
      </w:r>
    </w:p>
    <w:p w14:paraId="13724173" w14:textId="77777777" w:rsidR="00465891" w:rsidRDefault="00465891" w:rsidP="00465891">
      <w:pPr>
        <w:pStyle w:val="NoSpacing"/>
        <w:rPr>
          <w:rFonts w:cs="Times New Roman"/>
          <w:szCs w:val="24"/>
        </w:rPr>
      </w:pPr>
    </w:p>
    <w:p w14:paraId="2145A3DC" w14:textId="77777777" w:rsidR="00465891" w:rsidRDefault="00465891" w:rsidP="00465891">
      <w:pPr>
        <w:pStyle w:val="NoSpacing"/>
        <w:rPr>
          <w:rFonts w:cs="Times New Roman"/>
          <w:szCs w:val="24"/>
        </w:rPr>
      </w:pPr>
    </w:p>
    <w:p w14:paraId="52A0875B" w14:textId="77777777" w:rsidR="00934E5B" w:rsidRDefault="00934E5B" w:rsidP="00934E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 xml:space="preserve">He made a plaint of debt against the administrators of Richard </w:t>
      </w:r>
    </w:p>
    <w:p w14:paraId="737592D6" w14:textId="77777777" w:rsidR="00934E5B" w:rsidRDefault="00934E5B" w:rsidP="00934E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Wakefeld</w:t>
      </w:r>
      <w:proofErr w:type="spellEnd"/>
      <w:r>
        <w:rPr>
          <w:rFonts w:cs="Times New Roman"/>
          <w:szCs w:val="24"/>
        </w:rPr>
        <w:t xml:space="preserve"> of London, </w:t>
      </w:r>
      <w:proofErr w:type="gramStart"/>
      <w:r>
        <w:rPr>
          <w:rFonts w:cs="Times New Roman"/>
          <w:szCs w:val="24"/>
        </w:rPr>
        <w:t>yeoman</w:t>
      </w:r>
      <w:proofErr w:type="gramEnd"/>
      <w:r>
        <w:rPr>
          <w:rFonts w:cs="Times New Roman"/>
          <w:szCs w:val="24"/>
        </w:rPr>
        <w:t>(q.v.).</w:t>
      </w:r>
    </w:p>
    <w:p w14:paraId="559F12C9" w14:textId="24444283" w:rsidR="00934E5B" w:rsidRDefault="00934E5B" w:rsidP="004658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550C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07ABE28D" w14:textId="77777777" w:rsidR="00465891" w:rsidRDefault="00465891" w:rsidP="004658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 xml:space="preserve">He made a plaint of debt against the administrators of Richard </w:t>
      </w:r>
      <w:proofErr w:type="spellStart"/>
      <w:r>
        <w:rPr>
          <w:rFonts w:cs="Times New Roman"/>
          <w:szCs w:val="24"/>
        </w:rPr>
        <w:t>Wakefeld</w:t>
      </w:r>
      <w:proofErr w:type="spellEnd"/>
      <w:r>
        <w:rPr>
          <w:rFonts w:cs="Times New Roman"/>
          <w:szCs w:val="24"/>
        </w:rPr>
        <w:t xml:space="preserve"> of</w:t>
      </w:r>
    </w:p>
    <w:p w14:paraId="681EF477" w14:textId="77777777" w:rsidR="00465891" w:rsidRDefault="00465891" w:rsidP="004658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London, </w:t>
      </w:r>
      <w:proofErr w:type="gramStart"/>
      <w:r>
        <w:rPr>
          <w:rFonts w:cs="Times New Roman"/>
          <w:szCs w:val="24"/>
        </w:rPr>
        <w:t>yeoman</w:t>
      </w:r>
      <w:proofErr w:type="gramEnd"/>
      <w:r>
        <w:rPr>
          <w:rFonts w:cs="Times New Roman"/>
          <w:szCs w:val="24"/>
        </w:rPr>
        <w:t>(q.v.).</w:t>
      </w:r>
    </w:p>
    <w:p w14:paraId="069570BF" w14:textId="77777777" w:rsidR="00465891" w:rsidRDefault="00465891" w:rsidP="004658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787CD3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2E12F800" w14:textId="77777777" w:rsidR="00465891" w:rsidRDefault="00465891" w:rsidP="00465891">
      <w:pPr>
        <w:pStyle w:val="NoSpacing"/>
        <w:rPr>
          <w:rFonts w:cs="Times New Roman"/>
          <w:szCs w:val="24"/>
        </w:rPr>
      </w:pPr>
    </w:p>
    <w:p w14:paraId="28C0DCB6" w14:textId="77777777" w:rsidR="00465891" w:rsidRDefault="00465891" w:rsidP="00465891">
      <w:pPr>
        <w:pStyle w:val="NoSpacing"/>
        <w:rPr>
          <w:rFonts w:cs="Times New Roman"/>
          <w:szCs w:val="24"/>
        </w:rPr>
      </w:pPr>
    </w:p>
    <w:p w14:paraId="09DFFB40" w14:textId="77777777" w:rsidR="00465891" w:rsidRDefault="00465891" w:rsidP="004658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December 2024</w:t>
      </w:r>
    </w:p>
    <w:p w14:paraId="6424B2A4" w14:textId="33D40886" w:rsidR="00934E5B" w:rsidRDefault="00934E5B" w:rsidP="004658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17 March 2025</w:t>
      </w:r>
      <w:r>
        <w:rPr>
          <w:rFonts w:cs="Times New Roman"/>
          <w:szCs w:val="24"/>
        </w:rPr>
        <w:fldChar w:fldCharType="end"/>
      </w:r>
    </w:p>
    <w:p w14:paraId="1C2FE3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6CF5F" w14:textId="77777777" w:rsidR="002D194D" w:rsidRDefault="002D194D" w:rsidP="009139A6">
      <w:r>
        <w:separator/>
      </w:r>
    </w:p>
  </w:endnote>
  <w:endnote w:type="continuationSeparator" w:id="0">
    <w:p w14:paraId="24F42B5E" w14:textId="77777777" w:rsidR="002D194D" w:rsidRDefault="002D19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9A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8D3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B79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77198" w14:textId="77777777" w:rsidR="002D194D" w:rsidRDefault="002D194D" w:rsidP="009139A6">
      <w:r>
        <w:separator/>
      </w:r>
    </w:p>
  </w:footnote>
  <w:footnote w:type="continuationSeparator" w:id="0">
    <w:p w14:paraId="0D48E3A2" w14:textId="77777777" w:rsidR="002D194D" w:rsidRDefault="002D19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AE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3DE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88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891"/>
    <w:rsid w:val="000666E0"/>
    <w:rsid w:val="002510B7"/>
    <w:rsid w:val="00270799"/>
    <w:rsid w:val="002D194D"/>
    <w:rsid w:val="00465891"/>
    <w:rsid w:val="005C130B"/>
    <w:rsid w:val="00801AE0"/>
    <w:rsid w:val="00826F5C"/>
    <w:rsid w:val="009139A6"/>
    <w:rsid w:val="00934E5B"/>
    <w:rsid w:val="009411C2"/>
    <w:rsid w:val="009448BB"/>
    <w:rsid w:val="00947624"/>
    <w:rsid w:val="00A3176C"/>
    <w:rsid w:val="00AE65F8"/>
    <w:rsid w:val="00BA00AB"/>
    <w:rsid w:val="00BB529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4B055"/>
  <w15:chartTrackingRefBased/>
  <w15:docId w15:val="{EFFCAA17-1F87-4B73-807F-1AB41069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58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76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2024-12-23T18:46:00Z</dcterms:created>
  <dcterms:modified xsi:type="dcterms:W3CDTF">2025-03-17T09:30:00Z</dcterms:modified>
</cp:coreProperties>
</file>